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к отчету о численности и денежному содержанию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муниципальных служащих и работников муниципальных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учреждений МО «Ленский муниципальный район»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за 1 квартал 2016 года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1EC" w:rsidRDefault="00BB21EC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542A1">
        <w:rPr>
          <w:rFonts w:ascii="Times New Roman" w:hAnsi="Times New Roman"/>
          <w:sz w:val="28"/>
          <w:szCs w:val="28"/>
        </w:rPr>
        <w:t xml:space="preserve">По муниципальным служащим Администрации МО «Ленский муниципальный район» </w:t>
      </w:r>
      <w:r>
        <w:rPr>
          <w:rFonts w:ascii="Times New Roman" w:hAnsi="Times New Roman"/>
          <w:sz w:val="28"/>
          <w:szCs w:val="28"/>
        </w:rPr>
        <w:t xml:space="preserve"> численность</w:t>
      </w:r>
      <w:r w:rsidRPr="003542A1">
        <w:rPr>
          <w:rFonts w:ascii="Times New Roman" w:hAnsi="Times New Roman"/>
          <w:sz w:val="28"/>
          <w:szCs w:val="28"/>
        </w:rPr>
        <w:t xml:space="preserve"> работников </w:t>
      </w:r>
      <w:r>
        <w:rPr>
          <w:rFonts w:ascii="Times New Roman" w:hAnsi="Times New Roman"/>
          <w:sz w:val="28"/>
          <w:szCs w:val="28"/>
        </w:rPr>
        <w:t>увеличилась</w:t>
      </w:r>
      <w:r w:rsidRPr="003542A1">
        <w:rPr>
          <w:rFonts w:ascii="Times New Roman" w:hAnsi="Times New Roman"/>
          <w:sz w:val="28"/>
          <w:szCs w:val="28"/>
        </w:rPr>
        <w:t xml:space="preserve"> на</w:t>
      </w:r>
      <w:r w:rsidRPr="003542A1">
        <w:t xml:space="preserve"> 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основании Распоряжения Администрации МО «Ленский муниципальный район» от 23.11.2015 года №141 «О структуре и штатной численности структурных подразделений Администрации МО «Ленский муниципальный район»,  </w:t>
      </w:r>
      <w:r w:rsidRPr="003542A1">
        <w:rPr>
          <w:rFonts w:ascii="Times New Roman" w:hAnsi="Times New Roman"/>
          <w:sz w:val="28"/>
          <w:szCs w:val="28"/>
        </w:rPr>
        <w:t xml:space="preserve">в связи с передачей полномочий </w:t>
      </w:r>
      <w:r>
        <w:rPr>
          <w:rFonts w:ascii="Times New Roman" w:hAnsi="Times New Roman"/>
          <w:sz w:val="28"/>
          <w:szCs w:val="28"/>
        </w:rPr>
        <w:t>от</w:t>
      </w:r>
      <w:r w:rsidRPr="003542A1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й на муниципальный район согласно  Федерального закона от 27.05.2014 года № 136-ФЗ с 1 января 2016 года.</w:t>
      </w:r>
    </w:p>
    <w:p w:rsidR="00BB21EC" w:rsidRPr="003542A1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542A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фонду оплаты труда </w:t>
      </w:r>
      <w:r w:rsidRPr="003542A1">
        <w:rPr>
          <w:rFonts w:ascii="Times New Roman" w:hAnsi="Times New Roman"/>
          <w:sz w:val="28"/>
          <w:szCs w:val="28"/>
        </w:rPr>
        <w:t>муниципальных служащих Администрации МО «Ленский муниципальный район» произошло увеличение на 20,1 тыс. рублей в связи с  передачей полномочий с поселений на</w:t>
      </w:r>
      <w:r>
        <w:rPr>
          <w:rFonts w:ascii="Times New Roman" w:hAnsi="Times New Roman"/>
          <w:sz w:val="28"/>
          <w:szCs w:val="28"/>
        </w:rPr>
        <w:t xml:space="preserve"> муниципальный </w:t>
      </w:r>
      <w:r w:rsidRPr="003542A1">
        <w:rPr>
          <w:rFonts w:ascii="Times New Roman" w:hAnsi="Times New Roman"/>
          <w:sz w:val="28"/>
          <w:szCs w:val="28"/>
        </w:rPr>
        <w:t>район.</w:t>
      </w:r>
    </w:p>
    <w:p w:rsidR="00BB21EC" w:rsidRPr="003542A1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3542A1">
        <w:rPr>
          <w:rFonts w:ascii="Times New Roman" w:hAnsi="Times New Roman"/>
          <w:sz w:val="28"/>
          <w:szCs w:val="28"/>
        </w:rPr>
        <w:t xml:space="preserve">       По фонду оплаты труда  работников  Администрации МО «Ленский муниципальный район» произошло уменьшение на 32,1 тыс. рублей, в связи с переводом работников</w:t>
      </w:r>
      <w:r>
        <w:rPr>
          <w:rFonts w:ascii="Times New Roman" w:hAnsi="Times New Roman"/>
          <w:sz w:val="28"/>
          <w:szCs w:val="28"/>
        </w:rPr>
        <w:t xml:space="preserve"> из  Администрации МО «Ленский муниципальный район» Единой дежурной диспетчерской службы </w:t>
      </w:r>
      <w:r w:rsidRPr="003542A1">
        <w:rPr>
          <w:rFonts w:ascii="Times New Roman" w:hAnsi="Times New Roman"/>
          <w:sz w:val="28"/>
          <w:szCs w:val="28"/>
        </w:rPr>
        <w:t xml:space="preserve"> в МКУ «Эксплуатационная служба». </w:t>
      </w:r>
    </w:p>
    <w:p w:rsidR="00BB21EC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542A1">
        <w:rPr>
          <w:rFonts w:ascii="Times New Roman" w:hAnsi="Times New Roman"/>
          <w:sz w:val="28"/>
          <w:szCs w:val="28"/>
        </w:rPr>
        <w:t xml:space="preserve">   По численности работников  МКУ «Эксплуатационная служба» произошло увеличение численности работников</w:t>
      </w:r>
      <w:r>
        <w:rPr>
          <w:rFonts w:ascii="Times New Roman" w:hAnsi="Times New Roman"/>
          <w:sz w:val="28"/>
          <w:szCs w:val="28"/>
        </w:rPr>
        <w:t xml:space="preserve"> на основании распоряжения Администрации МО «Ленский муниципальный район» от 25.11.2015 года № 144, в связи с переводом работников из Администрации МО «Ленский муниципальный район» Единой дежурной диспетчерской службы в МКУ «Эксплуатационная служба».  </w:t>
      </w:r>
    </w:p>
    <w:p w:rsidR="00BB21EC" w:rsidRPr="003542A1" w:rsidRDefault="00BB21EC" w:rsidP="006719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фонда оплаты труда по МКУ</w:t>
      </w:r>
      <w:r w:rsidRPr="003542A1">
        <w:rPr>
          <w:rFonts w:ascii="Times New Roman" w:hAnsi="Times New Roman"/>
          <w:sz w:val="28"/>
          <w:szCs w:val="28"/>
        </w:rPr>
        <w:t xml:space="preserve"> «Эксплуатационная служба» в сумме 135,7 тыс. рублей,  произошло в связи с увеличением численности работников.</w:t>
      </w:r>
    </w:p>
    <w:p w:rsidR="00BB21EC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 численности работников учреждения образования расхождение в сторону уменьшения на 15,2 единицы, произошло в связи с сокращением штатов вследствие ликвидации МБОУ «Урдомская ООШ», реорганизации МБОУ «Очейская ООШ» и перевод её в структурное учреждение. Проведено сокращение штатной численности в МБОУ «Комплексный центр дополнительного образования» (методисты и водитель), уменьшение ставок педагогов дополнительного образования. В связи с переходом с 6-ти дневной рабочей недели на 5-ти дневную, проведено уменьшение педагогических ставок  в школах.</w:t>
      </w:r>
    </w:p>
    <w:p w:rsidR="00BB21EC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Уменьшение фонда оплаты труда в муниципальных учреждениях образования в сумме 21,1 тыс.рублей  произошло  в связи с сокращением обособленного подразделения «Информационно-методический центр» в МБОУ ДО КЦДО.                   </w:t>
      </w:r>
    </w:p>
    <w:p w:rsidR="00BB21EC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Увеличение фонда оплаты труда по  физической культуре  и спорту в сумме 8,7 тыс. руб., произошло в связи с тем, что в 1 квартале 2015 года была  вакантная  должность.</w:t>
      </w:r>
    </w:p>
    <w:p w:rsidR="00BB21EC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 муниципальным служащим отдела образования увеличение фонда оплаты труда на сумму 199,9 тыс. рублей произошло в связи с введением должности главного специалиста. По работникам отдела образования увеличение фонда оплаты труда на 106,1 тыс. рублей в связи с увеличением штатной численности  на основании распоряжения Администрации МО «Ленский муниципальный район» от 23.11.2015 года №  141 «О структуре и штатной численности структурных подразделений Администрации МО «Ленский муниципальный район". </w:t>
      </w:r>
    </w:p>
    <w:p w:rsidR="00BB21EC" w:rsidRPr="003542A1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542A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фонду оплаты труда </w:t>
      </w:r>
      <w:r w:rsidRPr="003542A1">
        <w:rPr>
          <w:rFonts w:ascii="Times New Roman" w:hAnsi="Times New Roman"/>
          <w:sz w:val="28"/>
          <w:szCs w:val="28"/>
        </w:rPr>
        <w:t>муниципальных служащих Собрания депутатов МО «Ленский муниципальный район» произошло уменьшение в сумме 10,4 тыс.рублей. В  2015 году  выплачена материальная помощь.</w:t>
      </w:r>
    </w:p>
    <w:p w:rsidR="00BB21EC" w:rsidRPr="003542A1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3542A1">
        <w:rPr>
          <w:rFonts w:ascii="Times New Roman" w:hAnsi="Times New Roman"/>
          <w:sz w:val="28"/>
          <w:szCs w:val="28"/>
        </w:rPr>
        <w:t xml:space="preserve">    По </w:t>
      </w:r>
      <w:r>
        <w:rPr>
          <w:rFonts w:ascii="Times New Roman" w:hAnsi="Times New Roman"/>
          <w:sz w:val="28"/>
          <w:szCs w:val="28"/>
        </w:rPr>
        <w:t>фонду оплаты труда</w:t>
      </w:r>
      <w:r w:rsidRPr="003542A1">
        <w:rPr>
          <w:rFonts w:ascii="Times New Roman" w:hAnsi="Times New Roman"/>
          <w:sz w:val="28"/>
          <w:szCs w:val="28"/>
        </w:rPr>
        <w:t xml:space="preserve"> выборной муниципальной должности Собрания депутатов МО «Ленский муниципальный район» произошло уменьшение в сумме 14,1 тыс. рублей. В январе 2016 года  начислены отпускные. </w:t>
      </w:r>
    </w:p>
    <w:p w:rsidR="00BB21EC" w:rsidRDefault="00BB21EC" w:rsidP="00EA128C">
      <w:pPr>
        <w:jc w:val="both"/>
        <w:rPr>
          <w:rFonts w:ascii="Times New Roman" w:hAnsi="Times New Roman"/>
          <w:sz w:val="28"/>
          <w:szCs w:val="28"/>
        </w:rPr>
      </w:pPr>
      <w:r w:rsidRPr="003542A1">
        <w:rPr>
          <w:rFonts w:ascii="Times New Roman" w:hAnsi="Times New Roman"/>
          <w:sz w:val="28"/>
          <w:szCs w:val="28"/>
        </w:rPr>
        <w:t xml:space="preserve">       По </w:t>
      </w:r>
      <w:r>
        <w:rPr>
          <w:rFonts w:ascii="Times New Roman" w:hAnsi="Times New Roman"/>
          <w:sz w:val="28"/>
          <w:szCs w:val="28"/>
        </w:rPr>
        <w:t>фонду оплаты труда</w:t>
      </w:r>
      <w:r w:rsidRPr="003542A1">
        <w:rPr>
          <w:rFonts w:ascii="Times New Roman" w:hAnsi="Times New Roman"/>
          <w:sz w:val="28"/>
          <w:szCs w:val="28"/>
        </w:rPr>
        <w:t xml:space="preserve"> муниципальных служащих Финансового отдела </w:t>
      </w:r>
      <w:r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</w:t>
      </w:r>
      <w:r w:rsidRPr="003542A1">
        <w:rPr>
          <w:rFonts w:ascii="Times New Roman" w:hAnsi="Times New Roman"/>
          <w:sz w:val="28"/>
          <w:szCs w:val="28"/>
        </w:rPr>
        <w:t>произошло увеличение в сумме 24,4 тыс.руб</w:t>
      </w:r>
      <w:r>
        <w:rPr>
          <w:rFonts w:ascii="Times New Roman" w:hAnsi="Times New Roman"/>
          <w:sz w:val="28"/>
          <w:szCs w:val="28"/>
        </w:rPr>
        <w:t>лей</w:t>
      </w:r>
      <w:r w:rsidRPr="003542A1">
        <w:rPr>
          <w:rFonts w:ascii="Times New Roman" w:hAnsi="Times New Roman"/>
          <w:sz w:val="28"/>
          <w:szCs w:val="28"/>
        </w:rPr>
        <w:t xml:space="preserve"> в связи с увеличением надбавки за выслугу лет и увеличением классного чина у двух муниципальных служащих.</w:t>
      </w:r>
    </w:p>
    <w:p w:rsidR="00BB21EC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3542A1">
        <w:rPr>
          <w:rFonts w:ascii="Times New Roman" w:hAnsi="Times New Roman"/>
          <w:sz w:val="28"/>
          <w:szCs w:val="28"/>
        </w:rPr>
        <w:t xml:space="preserve">Увеличение  </w:t>
      </w:r>
      <w:r>
        <w:rPr>
          <w:rFonts w:ascii="Times New Roman" w:hAnsi="Times New Roman"/>
          <w:sz w:val="28"/>
          <w:szCs w:val="28"/>
        </w:rPr>
        <w:t>фонда оплаты труда</w:t>
      </w:r>
      <w:r w:rsidRPr="003542A1">
        <w:rPr>
          <w:rFonts w:ascii="Times New Roman" w:hAnsi="Times New Roman"/>
          <w:sz w:val="28"/>
          <w:szCs w:val="28"/>
        </w:rPr>
        <w:t xml:space="preserve"> по  МБУК «Яренский краеведческий музей» в сумме 198,2 тыс. рублей произошло  в связи с увеличением штатной численности работников,  введены 2 должности  с 01.10.2015 г</w:t>
      </w:r>
      <w:r>
        <w:rPr>
          <w:rFonts w:ascii="Times New Roman" w:hAnsi="Times New Roman"/>
          <w:sz w:val="28"/>
          <w:szCs w:val="28"/>
        </w:rPr>
        <w:t>ода</w:t>
      </w:r>
      <w:r w:rsidRPr="003542A1">
        <w:rPr>
          <w:rFonts w:ascii="Times New Roman" w:hAnsi="Times New Roman"/>
          <w:sz w:val="28"/>
          <w:szCs w:val="28"/>
        </w:rPr>
        <w:t>.</w:t>
      </w:r>
    </w:p>
    <w:p w:rsidR="00BB21EC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3542A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542A1">
        <w:rPr>
          <w:rFonts w:ascii="Times New Roman" w:hAnsi="Times New Roman"/>
          <w:sz w:val="28"/>
          <w:szCs w:val="28"/>
        </w:rPr>
        <w:t xml:space="preserve"> Уменьшение </w:t>
      </w:r>
      <w:r>
        <w:rPr>
          <w:rFonts w:ascii="Times New Roman" w:hAnsi="Times New Roman"/>
          <w:sz w:val="28"/>
          <w:szCs w:val="28"/>
        </w:rPr>
        <w:t>фонда оплаты труда</w:t>
      </w:r>
      <w:r w:rsidRPr="003542A1">
        <w:rPr>
          <w:rFonts w:ascii="Times New Roman" w:hAnsi="Times New Roman"/>
          <w:sz w:val="28"/>
          <w:szCs w:val="28"/>
        </w:rPr>
        <w:t xml:space="preserve"> в МБУК «Ленская межпоселенческая библиотека» в сумме 496,8 тыс. рублей произошло в связи с </w:t>
      </w:r>
      <w:r>
        <w:rPr>
          <w:rFonts w:ascii="Times New Roman" w:hAnsi="Times New Roman"/>
          <w:sz w:val="28"/>
          <w:szCs w:val="28"/>
        </w:rPr>
        <w:t>оптимизацией штатной численности работников учреждения</w:t>
      </w:r>
      <w:r w:rsidRPr="003542A1">
        <w:rPr>
          <w:rFonts w:ascii="Times New Roman" w:hAnsi="Times New Roman"/>
          <w:sz w:val="28"/>
          <w:szCs w:val="28"/>
        </w:rPr>
        <w:t>.</w:t>
      </w:r>
    </w:p>
    <w:p w:rsidR="00BB21EC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Уменьшение фонда оплаты труда  в МБУК ЦНКТ составило  276,1 тыс. руб. В 1 квартале 2016 года  по кассовому плану  расходы запланированы меньше фактической потребности заработной платы. Финансирование за 2 половину марта 2016 года произведено в апреле 2016 года.</w:t>
      </w:r>
    </w:p>
    <w:p w:rsidR="00BB21EC" w:rsidRDefault="00BB21EC" w:rsidP="00566A68">
      <w:pPr>
        <w:jc w:val="both"/>
        <w:rPr>
          <w:rFonts w:ascii="Times New Roman" w:hAnsi="Times New Roman"/>
          <w:sz w:val="28"/>
          <w:szCs w:val="28"/>
        </w:rPr>
      </w:pPr>
    </w:p>
    <w:p w:rsidR="00BB21EC" w:rsidRDefault="00BB21EC" w:rsidP="00544CEE">
      <w:pPr>
        <w:spacing w:line="240" w:lineRule="auto"/>
        <w:rPr>
          <w:rFonts w:ascii="Times New Roman" w:hAnsi="Times New Roman"/>
        </w:rPr>
      </w:pPr>
    </w:p>
    <w:sectPr w:rsidR="00BB21EC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E1D"/>
    <w:rsid w:val="00002ECA"/>
    <w:rsid w:val="0000379E"/>
    <w:rsid w:val="000038B5"/>
    <w:rsid w:val="000043FA"/>
    <w:rsid w:val="00004FE1"/>
    <w:rsid w:val="00005168"/>
    <w:rsid w:val="00005D94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0015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4E93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1FE9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6C9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1F48"/>
    <w:rsid w:val="006144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1B0D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255A"/>
    <w:rsid w:val="00873856"/>
    <w:rsid w:val="00873884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343"/>
    <w:rsid w:val="008C1E57"/>
    <w:rsid w:val="008C30C4"/>
    <w:rsid w:val="008C4043"/>
    <w:rsid w:val="008C4A38"/>
    <w:rsid w:val="008C508B"/>
    <w:rsid w:val="008C5918"/>
    <w:rsid w:val="008C718F"/>
    <w:rsid w:val="008D12E4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9D8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469D"/>
    <w:rsid w:val="00A746BA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F08A2"/>
    <w:rsid w:val="00AF0CA5"/>
    <w:rsid w:val="00AF1813"/>
    <w:rsid w:val="00AF28ED"/>
    <w:rsid w:val="00AF547F"/>
    <w:rsid w:val="00AF59C3"/>
    <w:rsid w:val="00AF6359"/>
    <w:rsid w:val="00AF63B9"/>
    <w:rsid w:val="00AF6565"/>
    <w:rsid w:val="00AF6EE4"/>
    <w:rsid w:val="00B0311D"/>
    <w:rsid w:val="00B04D86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2EDA"/>
    <w:rsid w:val="00D12FC0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2B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NoSpacing">
    <w:name w:val="No Spacing"/>
    <w:uiPriority w:val="99"/>
    <w:qFormat/>
    <w:rsid w:val="00B172C7"/>
    <w:rPr>
      <w:lang w:eastAsia="en-US"/>
    </w:rPr>
  </w:style>
  <w:style w:type="paragraph" w:styleId="ListParagraph">
    <w:name w:val="List Paragraph"/>
    <w:basedOn w:val="Normal"/>
    <w:uiPriority w:val="99"/>
    <w:qFormat/>
    <w:rsid w:val="005532BB"/>
    <w:pPr>
      <w:ind w:left="720"/>
      <w:contextualSpacing/>
    </w:pPr>
  </w:style>
  <w:style w:type="character" w:styleId="BookTitle">
    <w:name w:val="Book Title"/>
    <w:basedOn w:val="DefaultParagraphFont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1410</TotalTime>
  <Pages>3</Pages>
  <Words>685</Words>
  <Characters>3906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2016-04-20T06:20:00Z</cp:lastPrinted>
  <dcterms:created xsi:type="dcterms:W3CDTF">2015-10-19T13:41:00Z</dcterms:created>
  <dcterms:modified xsi:type="dcterms:W3CDTF">2016-04-20T06:21:00Z</dcterms:modified>
</cp:coreProperties>
</file>